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4" w:rsidRPr="002D363C" w:rsidRDefault="00EC4379" w:rsidP="002D363C">
      <w:pPr>
        <w:keepNext/>
        <w:ind w:firstLine="0"/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</w:t>
      </w:r>
      <w:r w:rsidR="0078627C"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51435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384" w:rsidRPr="002D363C" w:rsidRDefault="008C2384" w:rsidP="002D363C">
      <w:pPr>
        <w:keepNext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Ханты-Мансийский автономный округ-Югра</w:t>
      </w:r>
    </w:p>
    <w:p w:rsidR="008C2384" w:rsidRPr="002D363C" w:rsidRDefault="008C2384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8C2384" w:rsidRPr="002D363C" w:rsidRDefault="008C2384" w:rsidP="002D363C">
      <w:pPr>
        <w:keepNext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D363C">
        <w:rPr>
          <w:rFonts w:ascii="Times New Roman" w:hAnsi="Times New Roman"/>
          <w:b/>
          <w:sz w:val="28"/>
          <w:szCs w:val="28"/>
        </w:rPr>
        <w:t xml:space="preserve">городской округ город </w:t>
      </w:r>
      <w:proofErr w:type="spellStart"/>
      <w:r w:rsidRPr="002D363C">
        <w:rPr>
          <w:rFonts w:ascii="Times New Roman" w:hAnsi="Times New Roman"/>
          <w:b/>
          <w:sz w:val="28"/>
          <w:szCs w:val="28"/>
        </w:rPr>
        <w:t>Пыть-Ях</w:t>
      </w:r>
      <w:proofErr w:type="spellEnd"/>
    </w:p>
    <w:p w:rsidR="008C2384" w:rsidRPr="002D363C" w:rsidRDefault="008C2384" w:rsidP="002D363C">
      <w:pPr>
        <w:keepNext/>
        <w:ind w:firstLine="0"/>
        <w:jc w:val="center"/>
        <w:outlineLvl w:val="3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ДУМА ГОРОДА ПЫТЬ-ЯХА</w:t>
      </w:r>
    </w:p>
    <w:p w:rsidR="008C2384" w:rsidRPr="002D363C" w:rsidRDefault="008C2384" w:rsidP="002D363C">
      <w:pPr>
        <w:ind w:firstLine="0"/>
        <w:jc w:val="center"/>
        <w:rPr>
          <w:rFonts w:ascii="Times New Roman" w:hAnsi="Times New Roman"/>
          <w:b/>
        </w:rPr>
      </w:pPr>
      <w:r w:rsidRPr="002D363C">
        <w:rPr>
          <w:rFonts w:ascii="Times New Roman" w:hAnsi="Times New Roman"/>
          <w:b/>
        </w:rPr>
        <w:t>шестого созыва</w:t>
      </w:r>
    </w:p>
    <w:p w:rsidR="008C2384" w:rsidRPr="002D363C" w:rsidRDefault="008C2384" w:rsidP="002D363C">
      <w:pPr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8C2384" w:rsidRPr="002D363C" w:rsidRDefault="008C2384" w:rsidP="002D363C">
      <w:pPr>
        <w:keepNext/>
        <w:ind w:firstLine="0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2D363C">
        <w:rPr>
          <w:rFonts w:ascii="Times New Roman" w:hAnsi="Times New Roman"/>
          <w:b/>
          <w:sz w:val="40"/>
          <w:szCs w:val="40"/>
        </w:rPr>
        <w:t>РЕШЕНИЕ</w:t>
      </w:r>
    </w:p>
    <w:p w:rsidR="008C2384" w:rsidRPr="000F4696" w:rsidRDefault="008C2384" w:rsidP="000F4696">
      <w:pPr>
        <w:jc w:val="center"/>
        <w:rPr>
          <w:rFonts w:ascii="Times New Roman" w:hAnsi="Times New Roman"/>
          <w:sz w:val="28"/>
          <w:szCs w:val="28"/>
        </w:rPr>
      </w:pPr>
    </w:p>
    <w:p w:rsidR="008C2384" w:rsidRPr="000F4696" w:rsidRDefault="008C2384" w:rsidP="000F4696">
      <w:pPr>
        <w:ind w:firstLine="0"/>
        <w:rPr>
          <w:rFonts w:ascii="Times New Roman" w:hAnsi="Times New Roman"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 xml:space="preserve">от </w:t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r w:rsidR="0078627C">
        <w:rPr>
          <w:rFonts w:ascii="Times New Roman" w:hAnsi="Times New Roman"/>
          <w:b/>
          <w:sz w:val="28"/>
          <w:szCs w:val="28"/>
        </w:rPr>
        <w:tab/>
      </w:r>
      <w:proofErr w:type="gramStart"/>
      <w:r w:rsidR="00C66FBD" w:rsidRPr="00C66FBD">
        <w:rPr>
          <w:rFonts w:ascii="Times New Roman" w:hAnsi="Times New Roman"/>
          <w:b/>
          <w:sz w:val="28"/>
          <w:szCs w:val="28"/>
        </w:rPr>
        <w:t>Проект</w:t>
      </w:r>
      <w:r w:rsidR="00C66FBD" w:rsidRPr="00C66FBD">
        <w:rPr>
          <w:b/>
        </w:rPr>
        <w:t xml:space="preserve">  </w:t>
      </w:r>
      <w:r w:rsidRPr="00C66FBD">
        <w:rPr>
          <w:rFonts w:ascii="Times New Roman" w:hAnsi="Times New Roman"/>
          <w:b/>
          <w:sz w:val="28"/>
          <w:szCs w:val="28"/>
        </w:rPr>
        <w:t>№</w:t>
      </w:r>
      <w:proofErr w:type="gramEnd"/>
      <w:r w:rsidRPr="000F4696">
        <w:rPr>
          <w:rFonts w:ascii="Times New Roman" w:hAnsi="Times New Roman"/>
          <w:b/>
          <w:sz w:val="28"/>
          <w:szCs w:val="28"/>
        </w:rPr>
        <w:t xml:space="preserve"> </w:t>
      </w:r>
    </w:p>
    <w:p w:rsidR="008C2384" w:rsidRDefault="008C2384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C2384" w:rsidRPr="000F4696" w:rsidRDefault="008C2384" w:rsidP="004D5ECE">
      <w:pPr>
        <w:pStyle w:val="Title"/>
        <w:spacing w:before="0" w:after="0"/>
        <w:ind w:right="3684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города Пыть-Яха от 11.11.2016 № 19 «</w:t>
      </w:r>
      <w:r w:rsidRPr="000F4696">
        <w:rPr>
          <w:rFonts w:ascii="Times New Roman" w:hAnsi="Times New Roman" w:cs="Times New Roman"/>
          <w:sz w:val="28"/>
          <w:szCs w:val="28"/>
        </w:rPr>
        <w:t xml:space="preserve">Об утверждении квалификационных требований </w:t>
      </w:r>
      <w:r w:rsidRPr="00E90EF3">
        <w:rPr>
          <w:rFonts w:ascii="Times New Roman" w:hAnsi="Times New Roman" w:cs="Times New Roman"/>
          <w:kern w:val="32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 направлению подготовки</w:t>
      </w:r>
      <w:r>
        <w:rPr>
          <w:rFonts w:ascii="Times New Roman" w:hAnsi="Times New Roman" w:cs="Times New Roman"/>
          <w:bCs w:val="0"/>
          <w:kern w:val="32"/>
          <w:sz w:val="28"/>
          <w:szCs w:val="28"/>
        </w:rPr>
        <w:t xml:space="preserve">, </w:t>
      </w:r>
      <w:r>
        <w:rPr>
          <w:rFonts w:ascii="Times New Roman" w:hAnsi="Times New Roman"/>
          <w:bCs w:val="0"/>
          <w:kern w:val="32"/>
          <w:sz w:val="28"/>
          <w:szCs w:val="28"/>
        </w:rPr>
        <w:t xml:space="preserve">необходимым </w:t>
      </w:r>
      <w:r w:rsidRPr="000F4696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96">
        <w:rPr>
          <w:rFonts w:ascii="Times New Roman" w:hAnsi="Times New Roman" w:cs="Times New Roman"/>
          <w:sz w:val="28"/>
          <w:szCs w:val="28"/>
        </w:rPr>
        <w:t>замещения должностей муниципальной службы в органах местного самоуправления города Пыть-Яха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627C">
        <w:rPr>
          <w:rFonts w:ascii="Times New Roman" w:hAnsi="Times New Roman" w:cs="Times New Roman"/>
          <w:sz w:val="28"/>
          <w:szCs w:val="28"/>
        </w:rPr>
        <w:t xml:space="preserve"> (в ред. от 26.09.2017 № 117)</w:t>
      </w:r>
    </w:p>
    <w:p w:rsidR="008C2384" w:rsidRPr="000F4696" w:rsidRDefault="008C2384" w:rsidP="000F4696">
      <w:pPr>
        <w:rPr>
          <w:rFonts w:ascii="Times New Roman" w:hAnsi="Times New Roman"/>
          <w:sz w:val="28"/>
          <w:szCs w:val="28"/>
        </w:rPr>
      </w:pPr>
    </w:p>
    <w:p w:rsidR="008C2384" w:rsidRPr="00DF6A47" w:rsidRDefault="008C2384" w:rsidP="000547D7">
      <w:pPr>
        <w:rPr>
          <w:rFonts w:ascii="Times New Roman" w:hAnsi="Times New Roman"/>
          <w:sz w:val="28"/>
          <w:szCs w:val="28"/>
        </w:rPr>
      </w:pPr>
      <w:r w:rsidRPr="00DF6A47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78627C">
        <w:rPr>
          <w:rFonts w:ascii="Times New Roman" w:hAnsi="Times New Roman"/>
          <w:sz w:val="28"/>
          <w:szCs w:val="28"/>
        </w:rPr>
        <w:t>3</w:t>
      </w:r>
      <w:r w:rsidRPr="00DF6A47">
        <w:rPr>
          <w:rFonts w:ascii="Times New Roman" w:hAnsi="Times New Roman"/>
          <w:sz w:val="28"/>
          <w:szCs w:val="28"/>
        </w:rPr>
        <w:t xml:space="preserve"> Закона Ханты-Мансийского автономного округа - Югры от </w:t>
      </w:r>
      <w:r w:rsidR="0078627C">
        <w:rPr>
          <w:rFonts w:ascii="Times New Roman" w:hAnsi="Times New Roman"/>
          <w:sz w:val="28"/>
          <w:szCs w:val="28"/>
        </w:rPr>
        <w:t>08</w:t>
      </w:r>
      <w:r w:rsidRPr="00DF6A47">
        <w:rPr>
          <w:rFonts w:ascii="Times New Roman" w:hAnsi="Times New Roman"/>
          <w:sz w:val="28"/>
          <w:szCs w:val="28"/>
        </w:rPr>
        <w:t>.</w:t>
      </w:r>
      <w:r w:rsidR="0078627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.201</w:t>
      </w:r>
      <w:r w:rsidRPr="00DF6A47">
        <w:rPr>
          <w:rFonts w:ascii="Times New Roman" w:hAnsi="Times New Roman"/>
          <w:sz w:val="28"/>
          <w:szCs w:val="28"/>
        </w:rPr>
        <w:t>7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8627C">
        <w:rPr>
          <w:rFonts w:ascii="Times New Roman" w:hAnsi="Times New Roman"/>
          <w:sz w:val="28"/>
          <w:szCs w:val="28"/>
        </w:rPr>
        <w:t>87</w:t>
      </w:r>
      <w:r w:rsidRPr="00DF6A47">
        <w:rPr>
          <w:rFonts w:ascii="Times New Roman" w:hAnsi="Times New Roman"/>
          <w:sz w:val="28"/>
          <w:szCs w:val="28"/>
        </w:rPr>
        <w:t>-оз «О</w:t>
      </w:r>
      <w:r>
        <w:rPr>
          <w:rFonts w:ascii="Times New Roman" w:hAnsi="Times New Roman"/>
          <w:sz w:val="28"/>
          <w:szCs w:val="28"/>
        </w:rPr>
        <w:t xml:space="preserve"> внесении изменений в отдельные законы Ханты-Мансийского автономного округа - Югры»,</w:t>
      </w:r>
      <w:r w:rsidRPr="00DF6A47">
        <w:rPr>
          <w:rFonts w:ascii="Times New Roman" w:hAnsi="Times New Roman"/>
          <w:sz w:val="28"/>
          <w:szCs w:val="28"/>
        </w:rPr>
        <w:t xml:space="preserve"> Дума города</w:t>
      </w:r>
    </w:p>
    <w:p w:rsidR="008C2384" w:rsidRPr="000F4696" w:rsidRDefault="008C2384" w:rsidP="000547D7">
      <w:pPr>
        <w:rPr>
          <w:rFonts w:ascii="Times New Roman" w:hAnsi="Times New Roman"/>
          <w:sz w:val="28"/>
          <w:szCs w:val="28"/>
        </w:rPr>
      </w:pPr>
    </w:p>
    <w:p w:rsidR="008C2384" w:rsidRPr="000F4696" w:rsidRDefault="008C2384" w:rsidP="000F4696">
      <w:pPr>
        <w:jc w:val="center"/>
        <w:rPr>
          <w:rFonts w:ascii="Times New Roman" w:hAnsi="Times New Roman"/>
          <w:b/>
          <w:sz w:val="28"/>
          <w:szCs w:val="28"/>
        </w:rPr>
      </w:pPr>
      <w:r w:rsidRPr="000F4696">
        <w:rPr>
          <w:rFonts w:ascii="Times New Roman" w:hAnsi="Times New Roman"/>
          <w:b/>
          <w:sz w:val="28"/>
          <w:szCs w:val="28"/>
        </w:rPr>
        <w:t>РЕШИЛА:</w:t>
      </w:r>
    </w:p>
    <w:p w:rsidR="008C2384" w:rsidRPr="000F4696" w:rsidRDefault="008C2384" w:rsidP="000F469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2384" w:rsidRPr="003D7B30" w:rsidRDefault="008C2384" w:rsidP="008B646C">
      <w:pPr>
        <w:rPr>
          <w:rFonts w:ascii="Times New Roman" w:hAnsi="Times New Roman"/>
          <w:kern w:val="32"/>
          <w:sz w:val="28"/>
          <w:szCs w:val="28"/>
        </w:rPr>
      </w:pPr>
      <w:r w:rsidRPr="003D7B30">
        <w:rPr>
          <w:rFonts w:ascii="Times New Roman" w:hAnsi="Times New Roman"/>
          <w:sz w:val="28"/>
          <w:szCs w:val="28"/>
        </w:rPr>
        <w:t>1. Внести в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в органах местного самоуправления</w:t>
      </w:r>
      <w:r w:rsidRPr="003D7B30">
        <w:rPr>
          <w:rFonts w:ascii="Times New Roman" w:hAnsi="Times New Roman"/>
          <w:bCs/>
          <w:kern w:val="32"/>
          <w:sz w:val="28"/>
          <w:szCs w:val="28"/>
        </w:rPr>
        <w:t xml:space="preserve"> города Пыть-Яха,</w:t>
      </w:r>
      <w:r w:rsidRPr="003D7B30">
        <w:rPr>
          <w:rFonts w:ascii="Times New Roman" w:hAnsi="Times New Roman"/>
          <w:sz w:val="28"/>
          <w:szCs w:val="28"/>
        </w:rPr>
        <w:t xml:space="preserve"> утвержденные решением Думы города Пыть-Яха от </w:t>
      </w:r>
      <w:r w:rsidRPr="003D7B30">
        <w:rPr>
          <w:rFonts w:ascii="Times New Roman" w:hAnsi="Times New Roman"/>
          <w:kern w:val="32"/>
          <w:sz w:val="28"/>
          <w:szCs w:val="28"/>
        </w:rPr>
        <w:t xml:space="preserve">11.11.2016 № 19 «Об утверждении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должностей муниципальной службы в органах местного самоуправления города Пыть-Яха» </w:t>
      </w:r>
      <w:r w:rsidR="003D7B30" w:rsidRPr="003D7B30">
        <w:rPr>
          <w:rFonts w:ascii="Times New Roman" w:hAnsi="Times New Roman"/>
          <w:kern w:val="32"/>
          <w:sz w:val="28"/>
          <w:szCs w:val="28"/>
        </w:rPr>
        <w:t xml:space="preserve">(в </w:t>
      </w:r>
      <w:proofErr w:type="spellStart"/>
      <w:r w:rsidR="003D7B30" w:rsidRPr="003D7B30">
        <w:rPr>
          <w:rFonts w:ascii="Times New Roman" w:hAnsi="Times New Roman"/>
          <w:kern w:val="32"/>
          <w:sz w:val="28"/>
          <w:szCs w:val="28"/>
        </w:rPr>
        <w:t>ред</w:t>
      </w:r>
      <w:proofErr w:type="spellEnd"/>
      <w:r w:rsidR="003D7B30" w:rsidRPr="003D7B30">
        <w:rPr>
          <w:rFonts w:ascii="Times New Roman" w:hAnsi="Times New Roman"/>
          <w:kern w:val="32"/>
          <w:sz w:val="28"/>
          <w:szCs w:val="28"/>
        </w:rPr>
        <w:t xml:space="preserve">, от 26.09.2017 № 117) </w:t>
      </w:r>
      <w:r w:rsidRPr="003D7B30">
        <w:rPr>
          <w:rFonts w:ascii="Times New Roman" w:hAnsi="Times New Roman"/>
          <w:kern w:val="32"/>
          <w:sz w:val="28"/>
          <w:szCs w:val="28"/>
        </w:rPr>
        <w:t>следующие изменения:</w:t>
      </w:r>
    </w:p>
    <w:p w:rsidR="00EC4379" w:rsidRPr="00895A67" w:rsidRDefault="008C2384" w:rsidP="00FE3EDF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 w:rsidRPr="00895A67">
        <w:rPr>
          <w:rFonts w:ascii="Times New Roman" w:hAnsi="Times New Roman"/>
          <w:sz w:val="28"/>
          <w:szCs w:val="28"/>
        </w:rPr>
        <w:t>1.1.</w:t>
      </w:r>
      <w:r w:rsidRPr="00895A67">
        <w:rPr>
          <w:rFonts w:ascii="Times New Roman" w:hAnsi="Times New Roman"/>
          <w:sz w:val="28"/>
          <w:szCs w:val="28"/>
        </w:rPr>
        <w:tab/>
      </w:r>
      <w:r w:rsidR="00EC4379" w:rsidRPr="00895A67">
        <w:rPr>
          <w:rFonts w:ascii="Times New Roman" w:hAnsi="Times New Roman"/>
          <w:sz w:val="28"/>
          <w:szCs w:val="28"/>
        </w:rPr>
        <w:t>В п</w:t>
      </w:r>
      <w:r w:rsidRPr="00895A67">
        <w:rPr>
          <w:rFonts w:ascii="Times New Roman" w:hAnsi="Times New Roman"/>
          <w:sz w:val="28"/>
          <w:szCs w:val="28"/>
        </w:rPr>
        <w:t>ункт</w:t>
      </w:r>
      <w:r w:rsidR="00EC4379" w:rsidRPr="00895A67">
        <w:rPr>
          <w:rFonts w:ascii="Times New Roman" w:hAnsi="Times New Roman"/>
          <w:sz w:val="28"/>
          <w:szCs w:val="28"/>
        </w:rPr>
        <w:t>е 1слова «- стаж муниципальной службы не менее шести лет или стаж работы по специальности, направлению подготовки не менее семи лет.» заменить словами «- не менее четырех лет стажа муниципальной службы или стажа работы по специальности, направлению подготовки.»</w:t>
      </w:r>
      <w:r w:rsidR="00895A67" w:rsidRPr="00895A67">
        <w:rPr>
          <w:rFonts w:ascii="Times New Roman" w:hAnsi="Times New Roman"/>
          <w:sz w:val="28"/>
          <w:szCs w:val="28"/>
        </w:rPr>
        <w:t>;</w:t>
      </w:r>
    </w:p>
    <w:p w:rsidR="00EC4379" w:rsidRPr="00895A67" w:rsidRDefault="00EC4379" w:rsidP="00EC4379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 w:rsidRPr="00895A67">
        <w:rPr>
          <w:rFonts w:ascii="Times New Roman" w:hAnsi="Times New Roman"/>
          <w:sz w:val="28"/>
          <w:szCs w:val="28"/>
        </w:rPr>
        <w:t>1.2.</w:t>
      </w:r>
      <w:r w:rsidRPr="00895A67">
        <w:rPr>
          <w:rFonts w:ascii="Times New Roman" w:hAnsi="Times New Roman"/>
          <w:sz w:val="28"/>
          <w:szCs w:val="28"/>
        </w:rPr>
        <w:tab/>
        <w:t xml:space="preserve">В пункте 2 слова «- стаж муниципальной службы не менее четырех лет или стаж работы по специальности, направлению подготовки не менее пяти </w:t>
      </w:r>
      <w:r w:rsidRPr="00895A67">
        <w:rPr>
          <w:rFonts w:ascii="Times New Roman" w:hAnsi="Times New Roman"/>
          <w:sz w:val="28"/>
          <w:szCs w:val="28"/>
        </w:rPr>
        <w:lastRenderedPageBreak/>
        <w:t xml:space="preserve">лет.» заменить словами «- не менее </w:t>
      </w:r>
      <w:r w:rsidR="00895A67" w:rsidRPr="00895A67">
        <w:rPr>
          <w:rFonts w:ascii="Times New Roman" w:hAnsi="Times New Roman"/>
          <w:sz w:val="28"/>
          <w:szCs w:val="28"/>
        </w:rPr>
        <w:t>двух</w:t>
      </w:r>
      <w:r w:rsidRPr="00895A67">
        <w:rPr>
          <w:rFonts w:ascii="Times New Roman" w:hAnsi="Times New Roman"/>
          <w:sz w:val="28"/>
          <w:szCs w:val="28"/>
        </w:rPr>
        <w:t xml:space="preserve"> лет стажа муниципальной службы или стажа работы по специальности, направлению подготовки.»</w:t>
      </w:r>
      <w:r w:rsidR="00895A67" w:rsidRPr="00895A67">
        <w:rPr>
          <w:rFonts w:ascii="Times New Roman" w:hAnsi="Times New Roman"/>
          <w:sz w:val="28"/>
          <w:szCs w:val="28"/>
        </w:rPr>
        <w:t>;</w:t>
      </w:r>
    </w:p>
    <w:p w:rsidR="00895A67" w:rsidRPr="00895A67" w:rsidRDefault="00895A67" w:rsidP="00895A67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 w:rsidRPr="00895A67">
        <w:rPr>
          <w:rFonts w:ascii="Times New Roman" w:hAnsi="Times New Roman"/>
          <w:sz w:val="28"/>
          <w:szCs w:val="28"/>
        </w:rPr>
        <w:t>1.3. В пункте 3 слова «- стаж муниципальной службы не менее двух лет или стаж работы по специальности, направлению подготовки не менее четырех лет.» заменить словами «- без предъявления требования к стажу.»;</w:t>
      </w:r>
    </w:p>
    <w:p w:rsidR="00895A67" w:rsidRDefault="00895A67" w:rsidP="00895A67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 w:rsidRPr="00895A67">
        <w:rPr>
          <w:rFonts w:ascii="Times New Roman" w:hAnsi="Times New Roman"/>
          <w:sz w:val="28"/>
          <w:szCs w:val="28"/>
        </w:rPr>
        <w:t>1.4. В пункте 3.1 слово «ведущей» заменить словом «главной»</w:t>
      </w:r>
      <w:r w:rsidR="00F9217C">
        <w:rPr>
          <w:rFonts w:ascii="Times New Roman" w:hAnsi="Times New Roman"/>
          <w:sz w:val="28"/>
          <w:szCs w:val="28"/>
        </w:rPr>
        <w:t>;</w:t>
      </w:r>
    </w:p>
    <w:p w:rsidR="00F9217C" w:rsidRPr="00895A67" w:rsidRDefault="00F9217C" w:rsidP="00895A67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Пункт 5 признать утратившим силу.</w:t>
      </w:r>
      <w:bookmarkStart w:id="0" w:name="_GoBack"/>
      <w:bookmarkEnd w:id="0"/>
    </w:p>
    <w:p w:rsidR="00895A67" w:rsidRDefault="00895A67" w:rsidP="00EC4379">
      <w:pPr>
        <w:tabs>
          <w:tab w:val="left" w:pos="1134"/>
        </w:tabs>
        <w:rPr>
          <w:rFonts w:ascii="Times New Roman" w:hAnsi="Times New Roman"/>
          <w:sz w:val="28"/>
          <w:szCs w:val="28"/>
          <w:highlight w:val="yellow"/>
        </w:rPr>
      </w:pPr>
    </w:p>
    <w:p w:rsidR="008C2384" w:rsidRPr="00380121" w:rsidRDefault="008C2384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80121">
        <w:rPr>
          <w:rFonts w:ascii="Times New Roman" w:hAnsi="Times New Roman"/>
          <w:sz w:val="28"/>
          <w:szCs w:val="28"/>
        </w:rPr>
        <w:t>. Опубликовать настоящее решение в печатном средстве массовой информации «Официальный вестник».</w:t>
      </w:r>
    </w:p>
    <w:p w:rsidR="008C2384" w:rsidRPr="00380121" w:rsidRDefault="008C2384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8C2384" w:rsidRDefault="008C2384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80121">
        <w:rPr>
          <w:rFonts w:ascii="Times New Roman" w:hAnsi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8C2384" w:rsidRPr="00380121" w:rsidRDefault="008C2384" w:rsidP="00380121">
      <w:pPr>
        <w:autoSpaceDE w:val="0"/>
        <w:autoSpaceDN w:val="0"/>
        <w:adjustRightInd w:val="0"/>
        <w:ind w:firstLine="561"/>
        <w:rPr>
          <w:rFonts w:ascii="Times New Roman" w:hAnsi="Times New Roman"/>
          <w:sz w:val="28"/>
          <w:szCs w:val="28"/>
        </w:rPr>
      </w:pPr>
    </w:p>
    <w:p w:rsidR="008C2384" w:rsidRDefault="008C2384" w:rsidP="007F5D90">
      <w:pPr>
        <w:rPr>
          <w:rFonts w:ascii="Times New Roman" w:hAnsi="Times New Roman"/>
          <w:sz w:val="28"/>
          <w:szCs w:val="28"/>
        </w:rPr>
      </w:pPr>
    </w:p>
    <w:p w:rsidR="008C2384" w:rsidRPr="000F4696" w:rsidRDefault="008C2384" w:rsidP="007F5D90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01"/>
        <w:gridCol w:w="4639"/>
      </w:tblGrid>
      <w:tr w:rsidR="008C2384" w:rsidRPr="00EB4EA5" w:rsidTr="00064D13">
        <w:tc>
          <w:tcPr>
            <w:tcW w:w="5148" w:type="dxa"/>
          </w:tcPr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Думы         </w:t>
            </w:r>
          </w:p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8C2384" w:rsidRPr="000F1ABC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___________О.В. Шевченко </w:t>
            </w:r>
          </w:p>
          <w:p w:rsidR="008C2384" w:rsidRPr="000F1ABC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2384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«___»_________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06" w:type="dxa"/>
          </w:tcPr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</w:p>
          <w:p w:rsidR="008C2384" w:rsidRPr="0029161A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города Пыть-Яха</w:t>
            </w:r>
          </w:p>
          <w:p w:rsidR="008C2384" w:rsidRPr="000F1ABC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2384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О.Л.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Ковалевский </w:t>
            </w:r>
          </w:p>
          <w:p w:rsidR="008C2384" w:rsidRPr="000F1ABC" w:rsidRDefault="008C2384" w:rsidP="0029161A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2384" w:rsidRPr="0029161A" w:rsidRDefault="008C2384" w:rsidP="00E4305B">
            <w:pPr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«____»__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>________201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29161A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</w:tr>
    </w:tbl>
    <w:p w:rsidR="008C2384" w:rsidRDefault="008C2384" w:rsidP="00BD5865">
      <w:pPr>
        <w:jc w:val="right"/>
      </w:pPr>
      <w:bookmarkStart w:id="1" w:name="приложение1"/>
      <w:bookmarkEnd w:id="1"/>
    </w:p>
    <w:sectPr w:rsidR="008C2384" w:rsidSect="00363270">
      <w:headerReference w:type="even" r:id="rId8"/>
      <w:headerReference w:type="default" r:id="rId9"/>
      <w:pgSz w:w="11906" w:h="16838" w:code="9"/>
      <w:pgMar w:top="1078" w:right="746" w:bottom="539" w:left="162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F3A" w:rsidRDefault="009C5F3A">
      <w:r>
        <w:separator/>
      </w:r>
    </w:p>
  </w:endnote>
  <w:endnote w:type="continuationSeparator" w:id="0">
    <w:p w:rsidR="009C5F3A" w:rsidRDefault="009C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F3A" w:rsidRDefault="009C5F3A">
      <w:r>
        <w:separator/>
      </w:r>
    </w:p>
  </w:footnote>
  <w:footnote w:type="continuationSeparator" w:id="0">
    <w:p w:rsidR="009C5F3A" w:rsidRDefault="009C5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384" w:rsidRDefault="008C2384" w:rsidP="00E079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2384" w:rsidRDefault="008C2384" w:rsidP="008C336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384" w:rsidRPr="00E079FF" w:rsidRDefault="008C2384" w:rsidP="00277A3D">
    <w:pPr>
      <w:pStyle w:val="a5"/>
      <w:framePr w:wrap="around" w:vAnchor="text" w:hAnchor="margin" w:xAlign="right" w:y="1"/>
      <w:rPr>
        <w:rStyle w:val="a7"/>
        <w:rFonts w:ascii="Times New Roman" w:hAnsi="Times New Roman"/>
        <w:sz w:val="28"/>
        <w:szCs w:val="28"/>
      </w:rPr>
    </w:pPr>
    <w:r w:rsidRPr="00E079FF">
      <w:rPr>
        <w:rStyle w:val="a7"/>
        <w:rFonts w:ascii="Times New Roman" w:hAnsi="Times New Roman"/>
        <w:sz w:val="28"/>
        <w:szCs w:val="28"/>
      </w:rPr>
      <w:fldChar w:fldCharType="begin"/>
    </w:r>
    <w:r w:rsidRPr="00E079FF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E079FF">
      <w:rPr>
        <w:rStyle w:val="a7"/>
        <w:rFonts w:ascii="Times New Roman" w:hAnsi="Times New Roman"/>
        <w:sz w:val="28"/>
        <w:szCs w:val="28"/>
      </w:rPr>
      <w:fldChar w:fldCharType="separate"/>
    </w:r>
    <w:r w:rsidR="00F9217C">
      <w:rPr>
        <w:rStyle w:val="a7"/>
        <w:rFonts w:ascii="Times New Roman" w:hAnsi="Times New Roman"/>
        <w:noProof/>
        <w:sz w:val="28"/>
        <w:szCs w:val="28"/>
      </w:rPr>
      <w:t>2</w:t>
    </w:r>
    <w:r w:rsidRPr="00E079FF">
      <w:rPr>
        <w:rStyle w:val="a7"/>
        <w:rFonts w:ascii="Times New Roman" w:hAnsi="Times New Roman"/>
        <w:sz w:val="28"/>
        <w:szCs w:val="28"/>
      </w:rPr>
      <w:fldChar w:fldCharType="end"/>
    </w:r>
  </w:p>
  <w:p w:rsidR="008C2384" w:rsidRDefault="008C2384" w:rsidP="00E079F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63E6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3CC04AF6"/>
    <w:multiLevelType w:val="multilevel"/>
    <w:tmpl w:val="C27E010E"/>
    <w:styleLink w:val="1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CE15171"/>
    <w:multiLevelType w:val="multilevel"/>
    <w:tmpl w:val="C27E010E"/>
    <w:styleLink w:val="10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5A13599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020"/>
    <w:rsid w:val="00001B51"/>
    <w:rsid w:val="0000319C"/>
    <w:rsid w:val="00014BD2"/>
    <w:rsid w:val="0001697B"/>
    <w:rsid w:val="000209C1"/>
    <w:rsid w:val="00023E12"/>
    <w:rsid w:val="00024CEB"/>
    <w:rsid w:val="00025F19"/>
    <w:rsid w:val="0003506A"/>
    <w:rsid w:val="00043DDE"/>
    <w:rsid w:val="0004531A"/>
    <w:rsid w:val="000523CC"/>
    <w:rsid w:val="000547D7"/>
    <w:rsid w:val="00055B0A"/>
    <w:rsid w:val="00057C28"/>
    <w:rsid w:val="00064D13"/>
    <w:rsid w:val="00072069"/>
    <w:rsid w:val="00075764"/>
    <w:rsid w:val="000A3CE4"/>
    <w:rsid w:val="000A6F31"/>
    <w:rsid w:val="000C0F3D"/>
    <w:rsid w:val="000C3078"/>
    <w:rsid w:val="000D0927"/>
    <w:rsid w:val="000D2A10"/>
    <w:rsid w:val="000D5E93"/>
    <w:rsid w:val="000E0284"/>
    <w:rsid w:val="000F1ABC"/>
    <w:rsid w:val="000F4696"/>
    <w:rsid w:val="000F5FC6"/>
    <w:rsid w:val="000F79E7"/>
    <w:rsid w:val="00106BB1"/>
    <w:rsid w:val="00112EFF"/>
    <w:rsid w:val="00117AD1"/>
    <w:rsid w:val="00123B08"/>
    <w:rsid w:val="00127A38"/>
    <w:rsid w:val="00130108"/>
    <w:rsid w:val="00151465"/>
    <w:rsid w:val="001607B8"/>
    <w:rsid w:val="00161843"/>
    <w:rsid w:val="00165838"/>
    <w:rsid w:val="00173AB6"/>
    <w:rsid w:val="001740B1"/>
    <w:rsid w:val="00174A0F"/>
    <w:rsid w:val="001754B3"/>
    <w:rsid w:val="00192124"/>
    <w:rsid w:val="001A420D"/>
    <w:rsid w:val="001B63B1"/>
    <w:rsid w:val="001D3FD8"/>
    <w:rsid w:val="001F43EE"/>
    <w:rsid w:val="00201342"/>
    <w:rsid w:val="00202DC4"/>
    <w:rsid w:val="00206F32"/>
    <w:rsid w:val="002072A1"/>
    <w:rsid w:val="00212941"/>
    <w:rsid w:val="00212DBF"/>
    <w:rsid w:val="0022310E"/>
    <w:rsid w:val="00231234"/>
    <w:rsid w:val="00244C19"/>
    <w:rsid w:val="00245FF5"/>
    <w:rsid w:val="00251371"/>
    <w:rsid w:val="00252698"/>
    <w:rsid w:val="00256939"/>
    <w:rsid w:val="0025711E"/>
    <w:rsid w:val="002654DC"/>
    <w:rsid w:val="002751ED"/>
    <w:rsid w:val="00275A89"/>
    <w:rsid w:val="00277A3D"/>
    <w:rsid w:val="0029161A"/>
    <w:rsid w:val="00295DC3"/>
    <w:rsid w:val="002A4B7A"/>
    <w:rsid w:val="002B63AD"/>
    <w:rsid w:val="002C08BD"/>
    <w:rsid w:val="002D135D"/>
    <w:rsid w:val="002D2C8C"/>
    <w:rsid w:val="002D363C"/>
    <w:rsid w:val="002D3D17"/>
    <w:rsid w:val="002D437F"/>
    <w:rsid w:val="002E3B75"/>
    <w:rsid w:val="002E74B9"/>
    <w:rsid w:val="002F0069"/>
    <w:rsid w:val="002F4290"/>
    <w:rsid w:val="00306954"/>
    <w:rsid w:val="00312184"/>
    <w:rsid w:val="00316905"/>
    <w:rsid w:val="00323109"/>
    <w:rsid w:val="0032623E"/>
    <w:rsid w:val="0034750A"/>
    <w:rsid w:val="00347912"/>
    <w:rsid w:val="0035546A"/>
    <w:rsid w:val="0036092A"/>
    <w:rsid w:val="00363270"/>
    <w:rsid w:val="00380121"/>
    <w:rsid w:val="00382F08"/>
    <w:rsid w:val="0038398C"/>
    <w:rsid w:val="003A25D3"/>
    <w:rsid w:val="003A35C9"/>
    <w:rsid w:val="003A77C1"/>
    <w:rsid w:val="003B28FC"/>
    <w:rsid w:val="003C11E1"/>
    <w:rsid w:val="003C4B62"/>
    <w:rsid w:val="003D21EF"/>
    <w:rsid w:val="003D7B30"/>
    <w:rsid w:val="003E6D37"/>
    <w:rsid w:val="003E7C21"/>
    <w:rsid w:val="003F161E"/>
    <w:rsid w:val="003F219C"/>
    <w:rsid w:val="004078AC"/>
    <w:rsid w:val="00416E3F"/>
    <w:rsid w:val="00417C96"/>
    <w:rsid w:val="004278B5"/>
    <w:rsid w:val="0043212E"/>
    <w:rsid w:val="0045763A"/>
    <w:rsid w:val="00461D6F"/>
    <w:rsid w:val="00467F1A"/>
    <w:rsid w:val="004851AE"/>
    <w:rsid w:val="004A27D6"/>
    <w:rsid w:val="004A6094"/>
    <w:rsid w:val="004B0951"/>
    <w:rsid w:val="004D25CF"/>
    <w:rsid w:val="004D4DEF"/>
    <w:rsid w:val="004D5ECE"/>
    <w:rsid w:val="004E32AC"/>
    <w:rsid w:val="004E37B4"/>
    <w:rsid w:val="004F0A1F"/>
    <w:rsid w:val="00531BE9"/>
    <w:rsid w:val="00553A20"/>
    <w:rsid w:val="00576A35"/>
    <w:rsid w:val="00590533"/>
    <w:rsid w:val="005A6638"/>
    <w:rsid w:val="005B271D"/>
    <w:rsid w:val="005C193F"/>
    <w:rsid w:val="005C2DEE"/>
    <w:rsid w:val="005C3D0B"/>
    <w:rsid w:val="005C522B"/>
    <w:rsid w:val="005C5BC6"/>
    <w:rsid w:val="005E0592"/>
    <w:rsid w:val="005E350C"/>
    <w:rsid w:val="005E7DC6"/>
    <w:rsid w:val="005F3A5A"/>
    <w:rsid w:val="005F3F83"/>
    <w:rsid w:val="005F6C17"/>
    <w:rsid w:val="00600B66"/>
    <w:rsid w:val="00600D94"/>
    <w:rsid w:val="00614F34"/>
    <w:rsid w:val="006226A0"/>
    <w:rsid w:val="00631F9C"/>
    <w:rsid w:val="00633CF1"/>
    <w:rsid w:val="00637A32"/>
    <w:rsid w:val="00643270"/>
    <w:rsid w:val="006616F4"/>
    <w:rsid w:val="00676649"/>
    <w:rsid w:val="006775E4"/>
    <w:rsid w:val="00690E66"/>
    <w:rsid w:val="00690FA0"/>
    <w:rsid w:val="006B1568"/>
    <w:rsid w:val="006B357D"/>
    <w:rsid w:val="006C1FE6"/>
    <w:rsid w:val="006C2BC2"/>
    <w:rsid w:val="006D0EEB"/>
    <w:rsid w:val="006D30FD"/>
    <w:rsid w:val="006D56F7"/>
    <w:rsid w:val="006D5CB1"/>
    <w:rsid w:val="006E0FBE"/>
    <w:rsid w:val="006E26C7"/>
    <w:rsid w:val="006F6799"/>
    <w:rsid w:val="00705A71"/>
    <w:rsid w:val="007146C8"/>
    <w:rsid w:val="00726F81"/>
    <w:rsid w:val="0072778B"/>
    <w:rsid w:val="0073136A"/>
    <w:rsid w:val="0073470F"/>
    <w:rsid w:val="00756BC7"/>
    <w:rsid w:val="00762644"/>
    <w:rsid w:val="00775240"/>
    <w:rsid w:val="00782495"/>
    <w:rsid w:val="0078627C"/>
    <w:rsid w:val="00794607"/>
    <w:rsid w:val="007A00AC"/>
    <w:rsid w:val="007A14D2"/>
    <w:rsid w:val="007A6685"/>
    <w:rsid w:val="007B14A1"/>
    <w:rsid w:val="007B4884"/>
    <w:rsid w:val="007C63D1"/>
    <w:rsid w:val="007D131A"/>
    <w:rsid w:val="007D1821"/>
    <w:rsid w:val="007E0905"/>
    <w:rsid w:val="007E1987"/>
    <w:rsid w:val="007E49E0"/>
    <w:rsid w:val="007E550A"/>
    <w:rsid w:val="007F5507"/>
    <w:rsid w:val="007F5D90"/>
    <w:rsid w:val="00805AC2"/>
    <w:rsid w:val="008161CE"/>
    <w:rsid w:val="00820ECF"/>
    <w:rsid w:val="00830BE2"/>
    <w:rsid w:val="00842060"/>
    <w:rsid w:val="00844227"/>
    <w:rsid w:val="00854287"/>
    <w:rsid w:val="00854A37"/>
    <w:rsid w:val="00861DF5"/>
    <w:rsid w:val="00863F75"/>
    <w:rsid w:val="00871F7C"/>
    <w:rsid w:val="00877632"/>
    <w:rsid w:val="00891ACD"/>
    <w:rsid w:val="008927A0"/>
    <w:rsid w:val="00894601"/>
    <w:rsid w:val="00894F31"/>
    <w:rsid w:val="00895A67"/>
    <w:rsid w:val="008971DC"/>
    <w:rsid w:val="008978E9"/>
    <w:rsid w:val="008B242F"/>
    <w:rsid w:val="008B646C"/>
    <w:rsid w:val="008C0B05"/>
    <w:rsid w:val="008C2384"/>
    <w:rsid w:val="008C27DB"/>
    <w:rsid w:val="008C336C"/>
    <w:rsid w:val="008C3C72"/>
    <w:rsid w:val="008D3B69"/>
    <w:rsid w:val="008F08E3"/>
    <w:rsid w:val="00906502"/>
    <w:rsid w:val="00912E02"/>
    <w:rsid w:val="0093230F"/>
    <w:rsid w:val="009350B2"/>
    <w:rsid w:val="009372BE"/>
    <w:rsid w:val="00945310"/>
    <w:rsid w:val="00946910"/>
    <w:rsid w:val="00947B60"/>
    <w:rsid w:val="00955009"/>
    <w:rsid w:val="00955450"/>
    <w:rsid w:val="009554E3"/>
    <w:rsid w:val="00956734"/>
    <w:rsid w:val="00957A96"/>
    <w:rsid w:val="00960E1E"/>
    <w:rsid w:val="0096251D"/>
    <w:rsid w:val="009833CB"/>
    <w:rsid w:val="009B67F9"/>
    <w:rsid w:val="009C1ADA"/>
    <w:rsid w:val="009C4D8E"/>
    <w:rsid w:val="009C5F3A"/>
    <w:rsid w:val="009E0B24"/>
    <w:rsid w:val="009E71E2"/>
    <w:rsid w:val="009F398A"/>
    <w:rsid w:val="00A01BC4"/>
    <w:rsid w:val="00A104E3"/>
    <w:rsid w:val="00A26614"/>
    <w:rsid w:val="00A40D9B"/>
    <w:rsid w:val="00A524BD"/>
    <w:rsid w:val="00A53DA7"/>
    <w:rsid w:val="00A545FD"/>
    <w:rsid w:val="00A708CA"/>
    <w:rsid w:val="00A85D64"/>
    <w:rsid w:val="00A870C7"/>
    <w:rsid w:val="00A94433"/>
    <w:rsid w:val="00A94C1A"/>
    <w:rsid w:val="00A95AD2"/>
    <w:rsid w:val="00AA5142"/>
    <w:rsid w:val="00AA6848"/>
    <w:rsid w:val="00AB6F52"/>
    <w:rsid w:val="00AC2DD5"/>
    <w:rsid w:val="00AD0D21"/>
    <w:rsid w:val="00AD2097"/>
    <w:rsid w:val="00AD2A1C"/>
    <w:rsid w:val="00AD4067"/>
    <w:rsid w:val="00AE0655"/>
    <w:rsid w:val="00AE54CD"/>
    <w:rsid w:val="00AF27BE"/>
    <w:rsid w:val="00B34B17"/>
    <w:rsid w:val="00B35817"/>
    <w:rsid w:val="00B36027"/>
    <w:rsid w:val="00B401EF"/>
    <w:rsid w:val="00B45541"/>
    <w:rsid w:val="00B5344E"/>
    <w:rsid w:val="00B54726"/>
    <w:rsid w:val="00B55172"/>
    <w:rsid w:val="00B55551"/>
    <w:rsid w:val="00B62EC4"/>
    <w:rsid w:val="00B72F20"/>
    <w:rsid w:val="00B90DE5"/>
    <w:rsid w:val="00B9286A"/>
    <w:rsid w:val="00BA6B22"/>
    <w:rsid w:val="00BB5F7D"/>
    <w:rsid w:val="00BC0C00"/>
    <w:rsid w:val="00BC3701"/>
    <w:rsid w:val="00BD570D"/>
    <w:rsid w:val="00BD5865"/>
    <w:rsid w:val="00BE2CF4"/>
    <w:rsid w:val="00BE5B7B"/>
    <w:rsid w:val="00BF1E2B"/>
    <w:rsid w:val="00BF3269"/>
    <w:rsid w:val="00C015C5"/>
    <w:rsid w:val="00C04E71"/>
    <w:rsid w:val="00C140BF"/>
    <w:rsid w:val="00C257D9"/>
    <w:rsid w:val="00C41707"/>
    <w:rsid w:val="00C6395B"/>
    <w:rsid w:val="00C66FBD"/>
    <w:rsid w:val="00C672FC"/>
    <w:rsid w:val="00C830EA"/>
    <w:rsid w:val="00C834E7"/>
    <w:rsid w:val="00CB32C5"/>
    <w:rsid w:val="00CC2481"/>
    <w:rsid w:val="00CC2A8A"/>
    <w:rsid w:val="00CD4F19"/>
    <w:rsid w:val="00CD59E3"/>
    <w:rsid w:val="00CE0025"/>
    <w:rsid w:val="00CE3D3F"/>
    <w:rsid w:val="00CF4ACE"/>
    <w:rsid w:val="00D15F6A"/>
    <w:rsid w:val="00D16562"/>
    <w:rsid w:val="00D33213"/>
    <w:rsid w:val="00D357CB"/>
    <w:rsid w:val="00D44B66"/>
    <w:rsid w:val="00D727AD"/>
    <w:rsid w:val="00D9353C"/>
    <w:rsid w:val="00DA1396"/>
    <w:rsid w:val="00DA1CB3"/>
    <w:rsid w:val="00DA1FB0"/>
    <w:rsid w:val="00DA284C"/>
    <w:rsid w:val="00DA5B56"/>
    <w:rsid w:val="00DB6AAB"/>
    <w:rsid w:val="00DC5260"/>
    <w:rsid w:val="00DD380D"/>
    <w:rsid w:val="00DD3EEB"/>
    <w:rsid w:val="00DD5FFB"/>
    <w:rsid w:val="00DE30A0"/>
    <w:rsid w:val="00DF3307"/>
    <w:rsid w:val="00DF6A47"/>
    <w:rsid w:val="00E018C3"/>
    <w:rsid w:val="00E03FAD"/>
    <w:rsid w:val="00E05433"/>
    <w:rsid w:val="00E079FF"/>
    <w:rsid w:val="00E17020"/>
    <w:rsid w:val="00E23E3D"/>
    <w:rsid w:val="00E31960"/>
    <w:rsid w:val="00E41A85"/>
    <w:rsid w:val="00E4305B"/>
    <w:rsid w:val="00E45AC4"/>
    <w:rsid w:val="00E47ED1"/>
    <w:rsid w:val="00E51C05"/>
    <w:rsid w:val="00E90EF3"/>
    <w:rsid w:val="00E95D9A"/>
    <w:rsid w:val="00E97946"/>
    <w:rsid w:val="00EB0BB8"/>
    <w:rsid w:val="00EB4EA5"/>
    <w:rsid w:val="00EB709F"/>
    <w:rsid w:val="00EC0238"/>
    <w:rsid w:val="00EC4379"/>
    <w:rsid w:val="00EE146D"/>
    <w:rsid w:val="00EE4B37"/>
    <w:rsid w:val="00EE4B3C"/>
    <w:rsid w:val="00EF1DA5"/>
    <w:rsid w:val="00F060EA"/>
    <w:rsid w:val="00F200B3"/>
    <w:rsid w:val="00F203F3"/>
    <w:rsid w:val="00F26559"/>
    <w:rsid w:val="00F46CBF"/>
    <w:rsid w:val="00F610C1"/>
    <w:rsid w:val="00F61113"/>
    <w:rsid w:val="00F62325"/>
    <w:rsid w:val="00F91A5C"/>
    <w:rsid w:val="00F9217C"/>
    <w:rsid w:val="00F977D0"/>
    <w:rsid w:val="00FA0ED5"/>
    <w:rsid w:val="00FA1C48"/>
    <w:rsid w:val="00FA707D"/>
    <w:rsid w:val="00FB13C6"/>
    <w:rsid w:val="00FB1C03"/>
    <w:rsid w:val="00FD13A1"/>
    <w:rsid w:val="00FE2CFD"/>
    <w:rsid w:val="00FE3EDF"/>
    <w:rsid w:val="00FF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B65FC1-23D5-401D-8E06-6B142D4C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uiPriority="0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BD5865"/>
    <w:pPr>
      <w:ind w:firstLine="567"/>
      <w:jc w:val="both"/>
    </w:pPr>
    <w:rPr>
      <w:rFonts w:ascii="Arial" w:hAnsi="Arial"/>
      <w:sz w:val="24"/>
      <w:szCs w:val="24"/>
    </w:rPr>
  </w:style>
  <w:style w:type="paragraph" w:styleId="11">
    <w:name w:val="heading 1"/>
    <w:aliases w:val="!Части документа"/>
    <w:basedOn w:val="a"/>
    <w:next w:val="a"/>
    <w:link w:val="12"/>
    <w:uiPriority w:val="99"/>
    <w:qFormat/>
    <w:rsid w:val="00BD586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BD586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9"/>
    <w:qFormat/>
    <w:rsid w:val="00BD586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BD586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!Части документа Знак"/>
    <w:basedOn w:val="a0"/>
    <w:link w:val="11"/>
    <w:uiPriority w:val="99"/>
    <w:locked/>
    <w:rsid w:val="00891A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semiHidden/>
    <w:locked/>
    <w:rsid w:val="00891AC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semiHidden/>
    <w:locked/>
    <w:rsid w:val="00891AC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semiHidden/>
    <w:locked/>
    <w:rsid w:val="00891ACD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9065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065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065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FA1C48"/>
    <w:rPr>
      <w:bCs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91ACD"/>
    <w:rPr>
      <w:rFonts w:ascii="Arial" w:hAnsi="Arial"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FA1C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F62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ACD"/>
    <w:rPr>
      <w:rFonts w:cs="Times New Roman"/>
      <w:sz w:val="2"/>
    </w:rPr>
  </w:style>
  <w:style w:type="paragraph" w:styleId="a5">
    <w:name w:val="header"/>
    <w:basedOn w:val="a"/>
    <w:link w:val="a6"/>
    <w:uiPriority w:val="99"/>
    <w:rsid w:val="008C33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91ACD"/>
    <w:rPr>
      <w:rFonts w:ascii="Arial" w:hAnsi="Arial" w:cs="Times New Roman"/>
      <w:sz w:val="24"/>
      <w:szCs w:val="24"/>
    </w:rPr>
  </w:style>
  <w:style w:type="character" w:styleId="a7">
    <w:name w:val="page number"/>
    <w:basedOn w:val="a0"/>
    <w:uiPriority w:val="99"/>
    <w:rsid w:val="008C336C"/>
    <w:rPr>
      <w:rFonts w:cs="Times New Roman"/>
    </w:rPr>
  </w:style>
  <w:style w:type="paragraph" w:styleId="a8">
    <w:name w:val="Normal (Web)"/>
    <w:basedOn w:val="a"/>
    <w:uiPriority w:val="99"/>
    <w:rsid w:val="00794607"/>
    <w:pPr>
      <w:spacing w:before="45"/>
    </w:pPr>
  </w:style>
  <w:style w:type="character" w:styleId="HTML">
    <w:name w:val="HTML Variable"/>
    <w:aliases w:val="!Ссылки в документе"/>
    <w:basedOn w:val="a0"/>
    <w:uiPriority w:val="99"/>
    <w:rsid w:val="00BD5865"/>
    <w:rPr>
      <w:rFonts w:ascii="Arial" w:hAnsi="Arial" w:cs="Times New Roman"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uiPriority w:val="99"/>
    <w:semiHidden/>
    <w:rsid w:val="00BD5865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uiPriority w:val="99"/>
    <w:semiHidden/>
    <w:locked/>
    <w:rsid w:val="00D44B66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a"/>
    <w:uiPriority w:val="99"/>
    <w:rsid w:val="00BD58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b">
    <w:name w:val="Hyperlink"/>
    <w:basedOn w:val="a0"/>
    <w:uiPriority w:val="99"/>
    <w:rsid w:val="00BD5865"/>
    <w:rPr>
      <w:rFonts w:cs="Times New Roman"/>
      <w:color w:val="0000FF"/>
      <w:u w:val="none"/>
    </w:rPr>
  </w:style>
  <w:style w:type="paragraph" w:customStyle="1" w:styleId="Application">
    <w:name w:val="Application!Приложение"/>
    <w:uiPriority w:val="99"/>
    <w:rsid w:val="00BD586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BD586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BD586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styleId="ac">
    <w:name w:val="footer"/>
    <w:basedOn w:val="a"/>
    <w:link w:val="ad"/>
    <w:uiPriority w:val="99"/>
    <w:semiHidden/>
    <w:rsid w:val="002D43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D437F"/>
    <w:rPr>
      <w:rFonts w:ascii="Arial" w:hAnsi="Arial" w:cs="Times New Roman"/>
      <w:sz w:val="24"/>
    </w:rPr>
  </w:style>
  <w:style w:type="paragraph" w:customStyle="1" w:styleId="NumberAndDate">
    <w:name w:val="NumberAndDate"/>
    <w:aliases w:val="!Дата и Номер"/>
    <w:uiPriority w:val="99"/>
    <w:rsid w:val="005C3D0B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styleId="ae">
    <w:name w:val="Title"/>
    <w:basedOn w:val="a"/>
    <w:link w:val="af"/>
    <w:uiPriority w:val="99"/>
    <w:qFormat/>
    <w:rsid w:val="00EB4EA5"/>
    <w:pPr>
      <w:ind w:firstLine="0"/>
      <w:jc w:val="center"/>
    </w:pPr>
    <w:rPr>
      <w:rFonts w:ascii="Times New Roman" w:hAnsi="Times New Roman"/>
      <w:b/>
      <w:sz w:val="32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EB4EA5"/>
    <w:rPr>
      <w:rFonts w:cs="Times New Roman"/>
      <w:b/>
      <w:sz w:val="32"/>
    </w:rPr>
  </w:style>
  <w:style w:type="table" w:styleId="af0">
    <w:name w:val="Table Grid"/>
    <w:basedOn w:val="a1"/>
    <w:uiPriority w:val="99"/>
    <w:rsid w:val="00EB4EA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99"/>
    <w:qFormat/>
    <w:rsid w:val="008B646C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6E7795"/>
    <w:pPr>
      <w:numPr>
        <w:numId w:val="2"/>
      </w:numPr>
    </w:pPr>
  </w:style>
  <w:style w:type="numbering" w:customStyle="1" w:styleId="1">
    <w:name w:val="Текущий список1"/>
    <w:rsid w:val="006E7795"/>
    <w:pPr>
      <w:numPr>
        <w:numId w:val="1"/>
      </w:numPr>
    </w:pPr>
  </w:style>
  <w:style w:type="numbering" w:customStyle="1" w:styleId="10">
    <w:name w:val="Стиль1"/>
    <w:rsid w:val="006E7795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45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ХАНТЫ-МАНСИЙСКОГО АВТОНОМНОГО ОКРУГА</vt:lpstr>
    </vt:vector>
  </TitlesOfParts>
  <Company>ADMIN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ХАНТЫ-МАНСИЙСКОГО АВТОНОМНОГО ОКРУГА</dc:title>
  <dc:subject/>
  <dc:creator>Данскер Наталья Юрьевна</dc:creator>
  <cp:keywords/>
  <dc:description/>
  <cp:lastModifiedBy>user</cp:lastModifiedBy>
  <cp:revision>7</cp:revision>
  <cp:lastPrinted>2017-12-13T06:51:00Z</cp:lastPrinted>
  <dcterms:created xsi:type="dcterms:W3CDTF">2017-12-12T12:05:00Z</dcterms:created>
  <dcterms:modified xsi:type="dcterms:W3CDTF">2017-12-13T06:55:00Z</dcterms:modified>
</cp:coreProperties>
</file>